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C87E5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816575F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Wheathampstead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C22C907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</w:p>
    <w:p w14:paraId="0D86F281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</w:p>
    <w:p w14:paraId="0D11F424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4CFC22D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158FB8F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Hertfordshire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3DB7742B" w14:textId="77777777" w:rsidR="004167B3" w:rsidRDefault="004167B3" w:rsidP="004167B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41F05995" w14:textId="77777777" w:rsidR="004167B3" w:rsidRDefault="004167B3" w:rsidP="004167B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3CA9794D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</w:p>
    <w:p w14:paraId="4C9F6673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</w:p>
    <w:p w14:paraId="1A2A1DB3" w14:textId="77777777" w:rsidR="004167B3" w:rsidRDefault="004167B3" w:rsidP="00416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2021</w:t>
      </w:r>
    </w:p>
    <w:p w14:paraId="5CC220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5673A" w14:textId="77777777" w:rsidR="004167B3" w:rsidRDefault="004167B3" w:rsidP="009139A6">
      <w:r>
        <w:separator/>
      </w:r>
    </w:p>
  </w:endnote>
  <w:endnote w:type="continuationSeparator" w:id="0">
    <w:p w14:paraId="7AE26F8C" w14:textId="77777777" w:rsidR="004167B3" w:rsidRDefault="004167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D6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ECF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B22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3B1D1" w14:textId="77777777" w:rsidR="004167B3" w:rsidRDefault="004167B3" w:rsidP="009139A6">
      <w:r>
        <w:separator/>
      </w:r>
    </w:p>
  </w:footnote>
  <w:footnote w:type="continuationSeparator" w:id="0">
    <w:p w14:paraId="31A7E901" w14:textId="77777777" w:rsidR="004167B3" w:rsidRDefault="004167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E4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E0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8F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B3"/>
    <w:rsid w:val="000666E0"/>
    <w:rsid w:val="002510B7"/>
    <w:rsid w:val="004167B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6A5B2"/>
  <w15:chartTrackingRefBased/>
  <w15:docId w15:val="{46236D3C-B6F1-4493-A306-1930BF52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7B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2022-04-24T19:25:00Z</dcterms:created>
  <dcterms:modified xsi:type="dcterms:W3CDTF">2022-04-24T19:26:00Z</dcterms:modified>
</cp:coreProperties>
</file>